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58E7">
        <w:fldChar w:fldCharType="begin"/>
      </w:r>
      <w:r w:rsidR="00A658E7">
        <w:instrText xml:space="preserve"> DOCPROPERTY  TSG/WGRef  \* MERGEFORMAT </w:instrText>
      </w:r>
      <w:r w:rsidR="00A658E7">
        <w:fldChar w:fldCharType="separate"/>
      </w:r>
      <w:r w:rsidR="003609EF">
        <w:rPr>
          <w:b/>
          <w:noProof/>
          <w:sz w:val="24"/>
        </w:rPr>
        <w:t>RAN4</w:t>
      </w:r>
      <w:r w:rsidR="00A658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58E7">
        <w:fldChar w:fldCharType="begin"/>
      </w:r>
      <w:r w:rsidR="00A658E7">
        <w:instrText xml:space="preserve"> DOCPROPERTY  MtgSeq  \* MERGEFORMAT </w:instrText>
      </w:r>
      <w:r w:rsidR="00A658E7">
        <w:fldChar w:fldCharType="separate"/>
      </w:r>
      <w:r w:rsidR="00EB09B7" w:rsidRPr="00EB09B7">
        <w:rPr>
          <w:b/>
          <w:noProof/>
          <w:sz w:val="24"/>
        </w:rPr>
        <w:t>113</w:t>
      </w:r>
      <w:r w:rsidR="00A658E7">
        <w:rPr>
          <w:b/>
          <w:noProof/>
          <w:sz w:val="24"/>
        </w:rPr>
        <w:fldChar w:fldCharType="end"/>
      </w:r>
      <w:r w:rsidR="00A658E7">
        <w:fldChar w:fldCharType="begin"/>
      </w:r>
      <w:r w:rsidR="00A658E7">
        <w:instrText xml:space="preserve"> DOCPROPERTY  MtgTitle  \* MERGEFORMAT </w:instrText>
      </w:r>
      <w:r w:rsidR="00A658E7">
        <w:fldChar w:fldCharType="separate"/>
      </w:r>
      <w:r w:rsidR="00A658E7">
        <w:fldChar w:fldCharType="end"/>
      </w:r>
      <w:r>
        <w:rPr>
          <w:b/>
          <w:i/>
          <w:noProof/>
          <w:sz w:val="28"/>
        </w:rPr>
        <w:tab/>
      </w:r>
      <w:r w:rsidR="00A658E7">
        <w:fldChar w:fldCharType="begin"/>
      </w:r>
      <w:r w:rsidR="00A658E7">
        <w:instrText xml:space="preserve"> DOCPROPERTY  Tdoc#  \* MERGEFORMAT </w:instrText>
      </w:r>
      <w:r w:rsidR="00A658E7">
        <w:fldChar w:fldCharType="separate"/>
      </w:r>
      <w:r w:rsidR="00E13F3D" w:rsidRPr="00E13F3D">
        <w:rPr>
          <w:b/>
          <w:i/>
          <w:noProof/>
          <w:sz w:val="28"/>
        </w:rPr>
        <w:t>R4-2417975</w:t>
      </w:r>
      <w:r w:rsidR="00A658E7">
        <w:rPr>
          <w:b/>
          <w:i/>
          <w:noProof/>
          <w:sz w:val="28"/>
        </w:rPr>
        <w:fldChar w:fldCharType="end"/>
      </w:r>
    </w:p>
    <w:p w14:paraId="7CB45193" w14:textId="77777777" w:rsidR="001E41F3" w:rsidRDefault="00A658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58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58E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58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58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567635" w:rsidR="00F25D98" w:rsidRDefault="003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4857C" w:rsidR="001E41F3" w:rsidRDefault="00A6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(NR_L1enh_URLLC-Perf) CR for 38.101-4 on missing MCS table name in FRC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D74910" w:rsidR="001E41F3" w:rsidRDefault="00A658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2720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6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5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58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7660C7" w:rsidR="001E41F3" w:rsidRDefault="002C5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FRC </w:t>
            </w:r>
            <w:r w:rsidR="00CC162E">
              <w:rPr>
                <w:noProof/>
              </w:rPr>
              <w:t>“</w:t>
            </w:r>
            <w:proofErr w:type="gramStart"/>
            <w:r w:rsidR="00CC162E" w:rsidRPr="00E91963">
              <w:rPr>
                <w:rFonts w:eastAsia="SimSun"/>
              </w:rPr>
              <w:t>R.</w:t>
            </w:r>
            <w:r w:rsidR="00CC162E">
              <w:rPr>
                <w:rFonts w:eastAsia="SimSun"/>
              </w:rPr>
              <w:t>PDSCH</w:t>
            </w:r>
            <w:proofErr w:type="gramEnd"/>
            <w:r w:rsidR="00CC162E">
              <w:rPr>
                <w:rFonts w:eastAsia="SimSun"/>
              </w:rPr>
              <w:t>.2</w:t>
            </w:r>
            <w:r w:rsidR="00CC162E" w:rsidRPr="00E91963">
              <w:rPr>
                <w:rFonts w:eastAsia="SimSun"/>
              </w:rPr>
              <w:t>-17.1 TDD</w:t>
            </w:r>
            <w:r w:rsidR="00CC162E">
              <w:rPr>
                <w:rFonts w:eastAsia="SimSun"/>
              </w:rPr>
              <w:t>”</w:t>
            </w:r>
            <w:r>
              <w:rPr>
                <w:noProof/>
              </w:rPr>
              <w:t xml:space="preserve"> is missing </w:t>
            </w:r>
            <w:r w:rsidR="00436831">
              <w:rPr>
                <w:noProof/>
              </w:rPr>
              <w:t>the MCS table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CDF406" w:rsidR="001E41F3" w:rsidRDefault="00436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64QAM as MCS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D9435" w:rsidR="001E41F3" w:rsidRDefault="002D1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defined which MCS table to use for </w:t>
            </w:r>
            <w:r w:rsidR="00430EAA">
              <w:rPr>
                <w:noProof/>
              </w:rPr>
              <w:t>“</w:t>
            </w:r>
            <w:proofErr w:type="gramStart"/>
            <w:r w:rsidR="00430EAA" w:rsidRPr="00E91963">
              <w:rPr>
                <w:rFonts w:eastAsia="SimSun"/>
              </w:rPr>
              <w:t>R.</w:t>
            </w:r>
            <w:r w:rsidR="00430EAA">
              <w:rPr>
                <w:rFonts w:eastAsia="SimSun"/>
              </w:rPr>
              <w:t>PDSCH</w:t>
            </w:r>
            <w:proofErr w:type="gramEnd"/>
            <w:r w:rsidR="00430EAA">
              <w:rPr>
                <w:rFonts w:eastAsia="SimSun"/>
              </w:rPr>
              <w:t>.2</w:t>
            </w:r>
            <w:r w:rsidR="00430EAA" w:rsidRPr="00E91963">
              <w:rPr>
                <w:rFonts w:eastAsia="SimSun"/>
              </w:rPr>
              <w:t>-17.1 TDD</w:t>
            </w:r>
            <w:r w:rsidR="00430EAA">
              <w:rPr>
                <w:rFonts w:eastAsia="SimSu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72660" w:rsidR="001E41F3" w:rsidRDefault="00CE44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A.3.2.2.1: Table A.3.2.2.2-17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610C80" w:rsidR="001E41F3" w:rsidRDefault="0097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1251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297D4A" w:rsidR="001E41F3" w:rsidRDefault="0097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B6B285" w:rsidR="001E41F3" w:rsidRDefault="009701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B86437" w:rsidR="001E41F3" w:rsidRDefault="00970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BB91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774EE8" w14:textId="77777777" w:rsidR="00134207" w:rsidRDefault="00134207" w:rsidP="0013420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51AEC55" w14:textId="77777777" w:rsidR="00134207" w:rsidRPr="00C25669" w:rsidRDefault="00134207" w:rsidP="00134207">
      <w:pPr>
        <w:pStyle w:val="Heading3"/>
        <w:rPr>
          <w:lang w:eastAsia="zh-CN"/>
        </w:rPr>
      </w:pPr>
      <w:bookmarkStart w:id="1" w:name="_Toc21338401"/>
      <w:bookmarkStart w:id="2" w:name="_Toc29808509"/>
      <w:bookmarkStart w:id="3" w:name="_Toc37068428"/>
      <w:bookmarkStart w:id="4" w:name="_Toc37083973"/>
      <w:bookmarkStart w:id="5" w:name="_Toc37084315"/>
      <w:bookmarkStart w:id="6" w:name="_Toc40209677"/>
      <w:bookmarkStart w:id="7" w:name="_Toc40210019"/>
      <w:bookmarkStart w:id="8" w:name="_Toc45892978"/>
      <w:bookmarkStart w:id="9" w:name="_Toc53176843"/>
      <w:bookmarkStart w:id="10" w:name="_Toc61121171"/>
      <w:bookmarkStart w:id="11" w:name="_Toc67918367"/>
      <w:bookmarkStart w:id="12" w:name="_Toc76297948"/>
      <w:bookmarkStart w:id="13" w:name="_Toc76571878"/>
      <w:bookmarkStart w:id="14" w:name="_Toc76651020"/>
      <w:bookmarkStart w:id="15" w:name="_Toc76654140"/>
      <w:bookmarkStart w:id="16" w:name="_Toc83742750"/>
      <w:bookmarkStart w:id="17" w:name="_Toc91440524"/>
      <w:bookmarkStart w:id="18" w:name="_Toc98855002"/>
      <w:bookmarkStart w:id="19" w:name="_Toc114494491"/>
      <w:bookmarkStart w:id="20" w:name="_Toc115261284"/>
      <w:bookmarkStart w:id="21" w:name="_Toc123936820"/>
      <w:bookmarkStart w:id="22" w:name="_Toc124333565"/>
      <w:bookmarkStart w:id="23" w:name="_Toc131595236"/>
      <w:bookmarkStart w:id="24" w:name="_Toc131694574"/>
      <w:bookmarkStart w:id="25" w:name="_Toc138752965"/>
      <w:bookmarkStart w:id="26" w:name="_Toc138885947"/>
      <w:bookmarkStart w:id="27" w:name="_Toc156556938"/>
      <w:bookmarkStart w:id="28" w:name="_Toc178163125"/>
      <w:bookmarkStart w:id="29" w:name="_Toc178263375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4E92861" w14:textId="77777777" w:rsidR="00134207" w:rsidRDefault="00134207" w:rsidP="00134207">
      <w:pPr>
        <w:pStyle w:val="Heading4"/>
        <w:rPr>
          <w:lang w:eastAsia="zh-CN"/>
        </w:rPr>
      </w:pPr>
      <w:bookmarkStart w:id="30" w:name="_Toc21338402"/>
      <w:bookmarkStart w:id="31" w:name="_Toc29808510"/>
      <w:bookmarkStart w:id="32" w:name="_Toc37068429"/>
      <w:bookmarkStart w:id="33" w:name="_Toc37083974"/>
      <w:bookmarkStart w:id="34" w:name="_Toc37084316"/>
      <w:bookmarkStart w:id="35" w:name="_Toc40209678"/>
      <w:bookmarkStart w:id="36" w:name="_Toc40210020"/>
      <w:bookmarkStart w:id="37" w:name="_Toc45892979"/>
      <w:bookmarkStart w:id="38" w:name="_Toc53176844"/>
      <w:bookmarkStart w:id="39" w:name="_Toc61121172"/>
      <w:bookmarkStart w:id="40" w:name="_Toc67918368"/>
      <w:bookmarkStart w:id="41" w:name="_Toc76297949"/>
      <w:bookmarkStart w:id="42" w:name="_Toc76571879"/>
      <w:bookmarkStart w:id="43" w:name="_Toc76651021"/>
      <w:bookmarkStart w:id="44" w:name="_Toc76654141"/>
      <w:bookmarkStart w:id="45" w:name="_Toc83742751"/>
      <w:bookmarkStart w:id="46" w:name="_Toc91440525"/>
      <w:bookmarkStart w:id="47" w:name="_Toc98855003"/>
      <w:bookmarkStart w:id="48" w:name="_Toc114494492"/>
      <w:bookmarkStart w:id="49" w:name="_Toc115261285"/>
      <w:bookmarkStart w:id="50" w:name="_Toc123936821"/>
      <w:bookmarkStart w:id="51" w:name="_Toc124333566"/>
      <w:bookmarkStart w:id="52" w:name="_Toc131595237"/>
      <w:bookmarkStart w:id="53" w:name="_Toc131694575"/>
      <w:bookmarkStart w:id="54" w:name="_Toc138752966"/>
      <w:bookmarkStart w:id="55" w:name="_Toc138885948"/>
      <w:bookmarkStart w:id="56" w:name="_Toc156556939"/>
      <w:bookmarkStart w:id="57" w:name="_Toc178163126"/>
      <w:bookmarkStart w:id="58" w:name="_Toc178263376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FBF1796" w14:textId="77777777" w:rsidR="00134207" w:rsidRPr="0087376F" w:rsidRDefault="00134207" w:rsidP="00134207">
      <w:pPr>
        <w:rPr>
          <w:b/>
          <w:bCs/>
          <w:color w:val="FF0000"/>
          <w:sz w:val="24"/>
          <w:szCs w:val="24"/>
          <w:lang w:eastAsia="zh-CN"/>
        </w:rPr>
      </w:pPr>
      <w:r w:rsidRPr="0087376F">
        <w:rPr>
          <w:b/>
          <w:bCs/>
          <w:color w:val="FF0000"/>
          <w:sz w:val="24"/>
          <w:szCs w:val="24"/>
          <w:lang w:eastAsia="zh-CN"/>
        </w:rPr>
        <w:t>&lt;Unchanged text omitted&gt;</w:t>
      </w:r>
    </w:p>
    <w:p w14:paraId="50F8A331" w14:textId="77777777" w:rsidR="00134207" w:rsidRPr="00F12D89" w:rsidRDefault="00134207" w:rsidP="00134207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t>Table A.3.2.2.2-1</w:t>
      </w:r>
      <w:r>
        <w:rPr>
          <w:rFonts w:ascii="Arial" w:hAnsi="Arial"/>
          <w:b/>
        </w:rPr>
        <w:t>7</w:t>
      </w:r>
      <w:r w:rsidRPr="00F12D89">
        <w:rPr>
          <w:rFonts w:ascii="Arial" w:hAnsi="Arial"/>
          <w:b/>
        </w:rPr>
        <w:t>: PDSCH Reference Channel for TDD UL-DL pattern FR1.30-</w:t>
      </w:r>
      <w:r>
        <w:rPr>
          <w:rFonts w:ascii="Arial" w:hAnsi="Arial"/>
          <w:b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134207" w:rsidRPr="00F12D89" w14:paraId="25413C30" w14:textId="77777777" w:rsidTr="00454A71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6D997680" w14:textId="77777777" w:rsidR="00134207" w:rsidRPr="00F12D89" w:rsidRDefault="00134207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363F553" w14:textId="77777777" w:rsidR="00134207" w:rsidRPr="00F12D89" w:rsidRDefault="00134207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1CC74F7D" w14:textId="77777777" w:rsidR="00134207" w:rsidRPr="00F12D89" w:rsidRDefault="00134207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Value</w:t>
            </w:r>
          </w:p>
        </w:tc>
      </w:tr>
      <w:tr w:rsidR="00134207" w:rsidRPr="00F12D89" w14:paraId="7CE2AF4C" w14:textId="77777777" w:rsidTr="00454A71">
        <w:trPr>
          <w:jc w:val="center"/>
        </w:trPr>
        <w:tc>
          <w:tcPr>
            <w:tcW w:w="1626" w:type="pct"/>
            <w:vAlign w:val="center"/>
          </w:tcPr>
          <w:p w14:paraId="52AEC5BE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Reference channel</w:t>
            </w:r>
          </w:p>
        </w:tc>
        <w:tc>
          <w:tcPr>
            <w:tcW w:w="352" w:type="pct"/>
            <w:vAlign w:val="center"/>
          </w:tcPr>
          <w:p w14:paraId="15E4EEB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AA7343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proofErr w:type="gramStart"/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</w:t>
            </w:r>
            <w:proofErr w:type="gramEnd"/>
            <w:r>
              <w:rPr>
                <w:rFonts w:eastAsia="SimSun"/>
              </w:rPr>
              <w:t>.2</w:t>
            </w:r>
            <w:r w:rsidRPr="00E91963">
              <w:rPr>
                <w:rFonts w:eastAsia="SimSun"/>
              </w:rPr>
              <w:t>-17.1 TDD</w:t>
            </w:r>
          </w:p>
        </w:tc>
        <w:tc>
          <w:tcPr>
            <w:tcW w:w="626" w:type="pct"/>
            <w:vAlign w:val="center"/>
          </w:tcPr>
          <w:p w14:paraId="4B8A988A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1F0AC452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B1A3DA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8BB1A09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134207" w:rsidRPr="00F12D89" w14:paraId="57B689F1" w14:textId="77777777" w:rsidTr="00454A71">
        <w:trPr>
          <w:jc w:val="center"/>
        </w:trPr>
        <w:tc>
          <w:tcPr>
            <w:tcW w:w="1626" w:type="pct"/>
            <w:vAlign w:val="center"/>
          </w:tcPr>
          <w:p w14:paraId="1F6BE342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Channel bandwidth</w:t>
            </w:r>
          </w:p>
        </w:tc>
        <w:tc>
          <w:tcPr>
            <w:tcW w:w="352" w:type="pct"/>
            <w:vAlign w:val="center"/>
          </w:tcPr>
          <w:p w14:paraId="08FA1D2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MHz</w:t>
            </w:r>
          </w:p>
        </w:tc>
        <w:tc>
          <w:tcPr>
            <w:tcW w:w="726" w:type="pct"/>
            <w:vAlign w:val="center"/>
          </w:tcPr>
          <w:p w14:paraId="7E3CB07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26" w:type="pct"/>
            <w:vAlign w:val="center"/>
          </w:tcPr>
          <w:p w14:paraId="794A9C8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E638BA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BF28BA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2E509D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3C0E6FB0" w14:textId="77777777" w:rsidTr="00454A71">
        <w:trPr>
          <w:jc w:val="center"/>
        </w:trPr>
        <w:tc>
          <w:tcPr>
            <w:tcW w:w="1626" w:type="pct"/>
            <w:vAlign w:val="center"/>
          </w:tcPr>
          <w:p w14:paraId="10D6B580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Subcarrier spacing</w:t>
            </w:r>
          </w:p>
        </w:tc>
        <w:tc>
          <w:tcPr>
            <w:tcW w:w="352" w:type="pct"/>
            <w:vAlign w:val="center"/>
          </w:tcPr>
          <w:p w14:paraId="17FDA5E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kHz</w:t>
            </w:r>
          </w:p>
        </w:tc>
        <w:tc>
          <w:tcPr>
            <w:tcW w:w="726" w:type="pct"/>
            <w:vAlign w:val="center"/>
          </w:tcPr>
          <w:p w14:paraId="78D23D7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985F51">
              <w:t>30</w:t>
            </w:r>
          </w:p>
        </w:tc>
        <w:tc>
          <w:tcPr>
            <w:tcW w:w="626" w:type="pct"/>
            <w:vAlign w:val="center"/>
          </w:tcPr>
          <w:p w14:paraId="348C36E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222F26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1B9C23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E5B9FC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2395E493" w14:textId="77777777" w:rsidTr="00454A71">
        <w:trPr>
          <w:jc w:val="center"/>
        </w:trPr>
        <w:tc>
          <w:tcPr>
            <w:tcW w:w="1626" w:type="pct"/>
            <w:vAlign w:val="center"/>
          </w:tcPr>
          <w:p w14:paraId="10DF8237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Allocated resource blocks</w:t>
            </w:r>
          </w:p>
        </w:tc>
        <w:tc>
          <w:tcPr>
            <w:tcW w:w="352" w:type="pct"/>
            <w:vAlign w:val="center"/>
          </w:tcPr>
          <w:p w14:paraId="6993323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PRBs</w:t>
            </w:r>
          </w:p>
        </w:tc>
        <w:tc>
          <w:tcPr>
            <w:tcW w:w="726" w:type="pct"/>
            <w:vAlign w:val="center"/>
          </w:tcPr>
          <w:p w14:paraId="4EF9AD8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  <w:tc>
          <w:tcPr>
            <w:tcW w:w="626" w:type="pct"/>
            <w:vAlign w:val="center"/>
          </w:tcPr>
          <w:p w14:paraId="5B8346E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643AF2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DA2936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0FEA1E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CF05DF8" w14:textId="77777777" w:rsidTr="00454A71">
        <w:trPr>
          <w:jc w:val="center"/>
        </w:trPr>
        <w:tc>
          <w:tcPr>
            <w:tcW w:w="1626" w:type="pct"/>
            <w:vAlign w:val="center"/>
          </w:tcPr>
          <w:p w14:paraId="486EA415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7999AC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AD4E79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4C5776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68190D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39D6DD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98B380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5A33B8F" w14:textId="77777777" w:rsidTr="00454A71">
        <w:trPr>
          <w:jc w:val="center"/>
        </w:trPr>
        <w:tc>
          <w:tcPr>
            <w:tcW w:w="1626" w:type="pct"/>
            <w:vAlign w:val="center"/>
          </w:tcPr>
          <w:p w14:paraId="0C51EA9C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3DA20B49" w14:textId="77777777" w:rsidR="00134207" w:rsidRPr="00B37B70" w:rsidRDefault="00134207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0C97B43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626" w:type="pct"/>
            <w:vAlign w:val="center"/>
          </w:tcPr>
          <w:p w14:paraId="32EA049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6BDECF1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4F37B13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69678C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0A92491" w14:textId="77777777" w:rsidTr="00454A71">
        <w:trPr>
          <w:jc w:val="center"/>
        </w:trPr>
        <w:tc>
          <w:tcPr>
            <w:tcW w:w="1626" w:type="pct"/>
            <w:vAlign w:val="center"/>
          </w:tcPr>
          <w:p w14:paraId="1230C6AD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744299B6" w14:textId="77777777" w:rsidR="00134207" w:rsidRPr="00B37B70" w:rsidRDefault="00134207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3A0FC42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09E5729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26939C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9DA995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239060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4072A63" w14:textId="77777777" w:rsidTr="00454A71">
        <w:trPr>
          <w:jc w:val="center"/>
        </w:trPr>
        <w:tc>
          <w:tcPr>
            <w:tcW w:w="1626" w:type="pct"/>
            <w:vAlign w:val="center"/>
          </w:tcPr>
          <w:p w14:paraId="03ECA958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Allocated slots per 2 frames</w:t>
            </w:r>
          </w:p>
        </w:tc>
        <w:tc>
          <w:tcPr>
            <w:tcW w:w="352" w:type="pct"/>
            <w:vAlign w:val="center"/>
          </w:tcPr>
          <w:p w14:paraId="2929403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E90DD5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8</w:t>
            </w:r>
          </w:p>
        </w:tc>
        <w:tc>
          <w:tcPr>
            <w:tcW w:w="626" w:type="pct"/>
          </w:tcPr>
          <w:p w14:paraId="0687186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</w:tcPr>
          <w:p w14:paraId="07C03F87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</w:tcPr>
          <w:p w14:paraId="7551C72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</w:tcPr>
          <w:p w14:paraId="5D52FED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D5D7E89" w14:textId="77777777" w:rsidTr="00454A71">
        <w:trPr>
          <w:jc w:val="center"/>
        </w:trPr>
        <w:tc>
          <w:tcPr>
            <w:tcW w:w="1626" w:type="pct"/>
            <w:vAlign w:val="center"/>
          </w:tcPr>
          <w:p w14:paraId="31F1FF38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MCS table</w:t>
            </w:r>
          </w:p>
        </w:tc>
        <w:tc>
          <w:tcPr>
            <w:tcW w:w="352" w:type="pct"/>
            <w:vAlign w:val="center"/>
          </w:tcPr>
          <w:p w14:paraId="2BD8C65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63E880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ins w:id="59" w:author="Nokia" w:date="2024-11-06T19:51:00Z" w16du:dateUtc="2024-11-06T18:5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17F5F8E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25B30E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F70E0F9" w14:textId="77777777" w:rsidR="00134207" w:rsidRPr="00264117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873610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46F94F10" w14:textId="77777777" w:rsidTr="00454A71">
        <w:trPr>
          <w:jc w:val="center"/>
        </w:trPr>
        <w:tc>
          <w:tcPr>
            <w:tcW w:w="1626" w:type="pct"/>
            <w:vAlign w:val="center"/>
          </w:tcPr>
          <w:p w14:paraId="06CC54DE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MCS index</w:t>
            </w:r>
          </w:p>
        </w:tc>
        <w:tc>
          <w:tcPr>
            <w:tcW w:w="352" w:type="pct"/>
            <w:vAlign w:val="center"/>
          </w:tcPr>
          <w:p w14:paraId="67E08F4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CE6883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626" w:type="pct"/>
            <w:vAlign w:val="center"/>
          </w:tcPr>
          <w:p w14:paraId="2303860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938DC2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561E34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75946A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6255FF2" w14:textId="77777777" w:rsidTr="00454A71">
        <w:trPr>
          <w:jc w:val="center"/>
        </w:trPr>
        <w:tc>
          <w:tcPr>
            <w:tcW w:w="1626" w:type="pct"/>
            <w:vAlign w:val="center"/>
          </w:tcPr>
          <w:p w14:paraId="655AE816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Modulation</w:t>
            </w:r>
          </w:p>
        </w:tc>
        <w:tc>
          <w:tcPr>
            <w:tcW w:w="352" w:type="pct"/>
            <w:vAlign w:val="center"/>
          </w:tcPr>
          <w:p w14:paraId="6B86749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0330A6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QPSK</w:t>
            </w:r>
          </w:p>
        </w:tc>
        <w:tc>
          <w:tcPr>
            <w:tcW w:w="626" w:type="pct"/>
            <w:vAlign w:val="center"/>
          </w:tcPr>
          <w:p w14:paraId="6123444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0FEFB0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0F063C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13194C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3CC95C9" w14:textId="77777777" w:rsidTr="00454A71">
        <w:trPr>
          <w:jc w:val="center"/>
        </w:trPr>
        <w:tc>
          <w:tcPr>
            <w:tcW w:w="1626" w:type="pct"/>
            <w:vAlign w:val="center"/>
          </w:tcPr>
          <w:p w14:paraId="12DEB5F6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Target Coding Rate</w:t>
            </w:r>
          </w:p>
        </w:tc>
        <w:tc>
          <w:tcPr>
            <w:tcW w:w="352" w:type="pct"/>
            <w:vAlign w:val="center"/>
          </w:tcPr>
          <w:p w14:paraId="04F7595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02B103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0.3</w:t>
            </w:r>
          </w:p>
        </w:tc>
        <w:tc>
          <w:tcPr>
            <w:tcW w:w="626" w:type="pct"/>
            <w:vAlign w:val="center"/>
          </w:tcPr>
          <w:p w14:paraId="2F19A48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5C9E91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E0028F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72F7C9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F0D1501" w14:textId="77777777" w:rsidTr="00454A71">
        <w:trPr>
          <w:jc w:val="center"/>
        </w:trPr>
        <w:tc>
          <w:tcPr>
            <w:tcW w:w="1626" w:type="pct"/>
            <w:vAlign w:val="center"/>
          </w:tcPr>
          <w:p w14:paraId="6A9B186F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Number of MIMO layers</w:t>
            </w:r>
          </w:p>
        </w:tc>
        <w:tc>
          <w:tcPr>
            <w:tcW w:w="352" w:type="pct"/>
            <w:vAlign w:val="center"/>
          </w:tcPr>
          <w:p w14:paraId="5B05410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39D6AA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7912A90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BEBF35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5E45E6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506558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7940FE1" w14:textId="77777777" w:rsidTr="00454A71">
        <w:trPr>
          <w:jc w:val="center"/>
        </w:trPr>
        <w:tc>
          <w:tcPr>
            <w:tcW w:w="1626" w:type="pct"/>
            <w:vAlign w:val="center"/>
          </w:tcPr>
          <w:p w14:paraId="33EBC133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65F827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91DE1C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A6A9C2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6F470D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A9A7DB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3D5AE7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6497A712" w14:textId="77777777" w:rsidTr="00454A71">
        <w:trPr>
          <w:jc w:val="center"/>
        </w:trPr>
        <w:tc>
          <w:tcPr>
            <w:tcW w:w="1626" w:type="pct"/>
            <w:vAlign w:val="center"/>
          </w:tcPr>
          <w:p w14:paraId="06323177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3 for i from {0,…,39}</w:t>
            </w:r>
          </w:p>
        </w:tc>
        <w:tc>
          <w:tcPr>
            <w:tcW w:w="352" w:type="pct"/>
            <w:vAlign w:val="center"/>
          </w:tcPr>
          <w:p w14:paraId="4EA0461F" w14:textId="77777777" w:rsidR="00134207" w:rsidRPr="00B37B70" w:rsidRDefault="00134207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75AEED5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6</w:t>
            </w:r>
          </w:p>
        </w:tc>
        <w:tc>
          <w:tcPr>
            <w:tcW w:w="626" w:type="pct"/>
            <w:vAlign w:val="center"/>
          </w:tcPr>
          <w:p w14:paraId="52D36FB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472260A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A29FD9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7F246E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697AE1D4" w14:textId="77777777" w:rsidTr="00454A71">
        <w:trPr>
          <w:jc w:val="center"/>
        </w:trPr>
        <w:tc>
          <w:tcPr>
            <w:tcW w:w="1626" w:type="pct"/>
            <w:vAlign w:val="center"/>
          </w:tcPr>
          <w:p w14:paraId="28F1477D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4B505A1B" w14:textId="77777777" w:rsidR="00134207" w:rsidRPr="00B37B70" w:rsidRDefault="00134207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649D938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0C31741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03F6C3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C27A6B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832A1E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BDB9642" w14:textId="77777777" w:rsidTr="00454A71">
        <w:trPr>
          <w:jc w:val="center"/>
        </w:trPr>
        <w:tc>
          <w:tcPr>
            <w:tcW w:w="1626" w:type="pct"/>
            <w:vAlign w:val="center"/>
          </w:tcPr>
          <w:p w14:paraId="2A366EF7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054BB14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3DBD4F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26" w:type="pct"/>
            <w:vAlign w:val="center"/>
          </w:tcPr>
          <w:p w14:paraId="6385029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0C0F09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4DA77E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C36580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36F11A10" w14:textId="77777777" w:rsidTr="00454A71">
        <w:trPr>
          <w:jc w:val="center"/>
        </w:trPr>
        <w:tc>
          <w:tcPr>
            <w:tcW w:w="1626" w:type="pct"/>
            <w:vAlign w:val="center"/>
          </w:tcPr>
          <w:p w14:paraId="122045C9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B21E16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DD0D46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F7259C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0EBDF25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3DC67D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988249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20925255" w14:textId="77777777" w:rsidTr="00454A71">
        <w:trPr>
          <w:jc w:val="center"/>
        </w:trPr>
        <w:tc>
          <w:tcPr>
            <w:tcW w:w="1626" w:type="pct"/>
            <w:vAlign w:val="center"/>
          </w:tcPr>
          <w:p w14:paraId="5A81A3CA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3A755D4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387CE3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E24990">
              <w:t>1160</w:t>
            </w:r>
          </w:p>
        </w:tc>
        <w:tc>
          <w:tcPr>
            <w:tcW w:w="626" w:type="pct"/>
            <w:vAlign w:val="center"/>
          </w:tcPr>
          <w:p w14:paraId="4BFF365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8D4E5C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A7FB6E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09934F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3BE0F2A6" w14:textId="77777777" w:rsidTr="00454A71">
        <w:trPr>
          <w:jc w:val="center"/>
        </w:trPr>
        <w:tc>
          <w:tcPr>
            <w:tcW w:w="1626" w:type="pct"/>
            <w:vAlign w:val="center"/>
          </w:tcPr>
          <w:p w14:paraId="286D55DB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0583774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F835B3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D4E71C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570506A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10C9B9E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5EE23D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B27FE" w14:paraId="14E10ED5" w14:textId="77777777" w:rsidTr="00454A71">
        <w:trPr>
          <w:jc w:val="center"/>
        </w:trPr>
        <w:tc>
          <w:tcPr>
            <w:tcW w:w="1626" w:type="pct"/>
            <w:vAlign w:val="center"/>
          </w:tcPr>
          <w:p w14:paraId="3FC9AF75" w14:textId="77777777" w:rsidR="00134207" w:rsidRPr="00FB27FE" w:rsidRDefault="00134207" w:rsidP="00454A71">
            <w:pPr>
              <w:pStyle w:val="TAL"/>
              <w:rPr>
                <w:rFonts w:eastAsia="SimSun"/>
                <w:lang w:val="sv-FI"/>
              </w:rPr>
            </w:pPr>
            <w:r w:rsidRPr="00F519E7">
              <w:rPr>
                <w:lang w:val="sv-FI"/>
              </w:rPr>
              <w:t xml:space="preserve">Transport block CRC per </w:t>
            </w:r>
            <w:proofErr w:type="spellStart"/>
            <w:r w:rsidRPr="00F519E7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375CFD96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0579346B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5DCA6F2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4CFD3C9F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A0B8E22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858772F" w14:textId="77777777" w:rsidR="00134207" w:rsidRPr="00FB27FE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34207" w:rsidRPr="00F12D89" w14:paraId="4176ECE3" w14:textId="77777777" w:rsidTr="00454A71">
        <w:trPr>
          <w:jc w:val="center"/>
        </w:trPr>
        <w:tc>
          <w:tcPr>
            <w:tcW w:w="1626" w:type="pct"/>
            <w:vAlign w:val="center"/>
          </w:tcPr>
          <w:p w14:paraId="1902C32B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FB27FE">
              <w:rPr>
                <w:lang w:val="sv-FI"/>
              </w:rPr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1A060E88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5683CF0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  <w:r>
              <w:t>16</w:t>
            </w:r>
          </w:p>
        </w:tc>
        <w:tc>
          <w:tcPr>
            <w:tcW w:w="626" w:type="pct"/>
            <w:vAlign w:val="center"/>
          </w:tcPr>
          <w:p w14:paraId="3AF6B29B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252EC20C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0DD702C1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0C916907" w14:textId="77777777" w:rsidR="00134207" w:rsidRPr="00F12D89" w:rsidRDefault="00134207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34207" w:rsidRPr="00F12D89" w14:paraId="22E44558" w14:textId="77777777" w:rsidTr="00454A71">
        <w:trPr>
          <w:jc w:val="center"/>
        </w:trPr>
        <w:tc>
          <w:tcPr>
            <w:tcW w:w="1626" w:type="pct"/>
            <w:vAlign w:val="center"/>
          </w:tcPr>
          <w:p w14:paraId="0A6A94EA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35DF7D52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59D781F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3BA2A086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8F517C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D9F45F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24B6EB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35C04E55" w14:textId="77777777" w:rsidTr="00454A71">
        <w:trPr>
          <w:jc w:val="center"/>
        </w:trPr>
        <w:tc>
          <w:tcPr>
            <w:tcW w:w="1626" w:type="pct"/>
            <w:vAlign w:val="center"/>
          </w:tcPr>
          <w:p w14:paraId="2A44FE0A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Number of Code Blocks per Slot</w:t>
            </w:r>
          </w:p>
        </w:tc>
        <w:tc>
          <w:tcPr>
            <w:tcW w:w="352" w:type="pct"/>
            <w:vAlign w:val="center"/>
          </w:tcPr>
          <w:p w14:paraId="33D2918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0260EA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F0E283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D299B40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035B4D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767D76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E96C259" w14:textId="77777777" w:rsidTr="00454A71">
        <w:trPr>
          <w:jc w:val="center"/>
        </w:trPr>
        <w:tc>
          <w:tcPr>
            <w:tcW w:w="1626" w:type="pct"/>
            <w:vAlign w:val="center"/>
          </w:tcPr>
          <w:p w14:paraId="2D89F5A3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20A1312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62E67A5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3EEFE35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3F0B5D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47C553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0DDF89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1A96F56C" w14:textId="77777777" w:rsidTr="00454A71">
        <w:trPr>
          <w:jc w:val="center"/>
        </w:trPr>
        <w:tc>
          <w:tcPr>
            <w:tcW w:w="1626" w:type="pct"/>
            <w:vAlign w:val="center"/>
          </w:tcPr>
          <w:p w14:paraId="58AAB616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2818428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45BE364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2D3407F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022A35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BE0155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E9EBBC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73C46EEE" w14:textId="77777777" w:rsidTr="00454A71">
        <w:trPr>
          <w:jc w:val="center"/>
        </w:trPr>
        <w:tc>
          <w:tcPr>
            <w:tcW w:w="1626" w:type="pct"/>
            <w:vAlign w:val="center"/>
          </w:tcPr>
          <w:p w14:paraId="2C51FD30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Binary Channel Bits Per Slot</w:t>
            </w:r>
          </w:p>
        </w:tc>
        <w:tc>
          <w:tcPr>
            <w:tcW w:w="352" w:type="pct"/>
            <w:vAlign w:val="center"/>
          </w:tcPr>
          <w:p w14:paraId="606AE2D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F8C579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609631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12B79BD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BEA48B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5F359A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5A2AB7A7" w14:textId="77777777" w:rsidTr="00454A71">
        <w:trPr>
          <w:jc w:val="center"/>
        </w:trPr>
        <w:tc>
          <w:tcPr>
            <w:tcW w:w="1626" w:type="pct"/>
            <w:vAlign w:val="center"/>
          </w:tcPr>
          <w:p w14:paraId="51E090ED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2F24C6AA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0E6372F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E24990">
              <w:t>3816</w:t>
            </w:r>
          </w:p>
        </w:tc>
        <w:tc>
          <w:tcPr>
            <w:tcW w:w="626" w:type="pct"/>
            <w:vAlign w:val="center"/>
          </w:tcPr>
          <w:p w14:paraId="0ADFCE3C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6F78433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0977F68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EFF7B5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1003C0F5" w14:textId="77777777" w:rsidTr="00454A71">
        <w:trPr>
          <w:jc w:val="center"/>
        </w:trPr>
        <w:tc>
          <w:tcPr>
            <w:tcW w:w="1626" w:type="pct"/>
            <w:vAlign w:val="center"/>
          </w:tcPr>
          <w:p w14:paraId="33D46ACB" w14:textId="77777777" w:rsidR="00134207" w:rsidRPr="00B37B70" w:rsidRDefault="00134207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7711C183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F39C1A3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65C67E94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AF2D10E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04ABF09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E8F718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021E2F61" w14:textId="77777777" w:rsidTr="00454A71">
        <w:trPr>
          <w:trHeight w:val="70"/>
          <w:jc w:val="center"/>
        </w:trPr>
        <w:tc>
          <w:tcPr>
            <w:tcW w:w="1626" w:type="pct"/>
            <w:vAlign w:val="center"/>
          </w:tcPr>
          <w:p w14:paraId="7B0E3A5C" w14:textId="77777777" w:rsidR="00134207" w:rsidRPr="00F12D89" w:rsidRDefault="00134207" w:rsidP="00454A71">
            <w:pPr>
              <w:pStyle w:val="TAL"/>
              <w:rPr>
                <w:rFonts w:eastAsia="SimSun"/>
              </w:rPr>
            </w:pPr>
            <w:r w:rsidRPr="00F519E7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6BE1E6F0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5465676B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  <w:r>
              <w:t>0.464</w:t>
            </w:r>
          </w:p>
        </w:tc>
        <w:tc>
          <w:tcPr>
            <w:tcW w:w="626" w:type="pct"/>
            <w:vAlign w:val="center"/>
          </w:tcPr>
          <w:p w14:paraId="513D52CE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89E87FF" w14:textId="77777777" w:rsidR="00134207" w:rsidRPr="00F12D89" w:rsidRDefault="00134207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34D40F57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65D3DF1" w14:textId="77777777" w:rsidR="00134207" w:rsidRPr="00F12D89" w:rsidRDefault="00134207" w:rsidP="00454A71">
            <w:pPr>
              <w:pStyle w:val="TAC"/>
              <w:rPr>
                <w:rFonts w:eastAsia="SimSun"/>
              </w:rPr>
            </w:pPr>
          </w:p>
        </w:tc>
      </w:tr>
      <w:tr w:rsidR="00134207" w:rsidRPr="00F12D89" w14:paraId="601CBD1C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5B0C5422" w14:textId="77777777" w:rsidR="00134207" w:rsidRPr="00F12D89" w:rsidRDefault="00134207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</w:rPr>
              <w:t>Note 1:</w:t>
            </w:r>
            <w:r w:rsidRPr="00F12D8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SimSun"/>
              </w:rPr>
              <w:t>ms</w:t>
            </w:r>
            <w:proofErr w:type="spellEnd"/>
          </w:p>
          <w:p w14:paraId="03048987" w14:textId="77777777" w:rsidR="00134207" w:rsidRPr="00F12D89" w:rsidRDefault="00134207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  <w:lang w:val="en-US"/>
              </w:rPr>
              <w:t>Note 2:</w:t>
            </w:r>
            <w:r w:rsidRPr="00F12D89">
              <w:rPr>
                <w:rFonts w:eastAsia="SimSun"/>
              </w:rPr>
              <w:tab/>
            </w:r>
            <w:r w:rsidRPr="00F12D8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F12D89">
              <w:rPr>
                <w:rFonts w:eastAsia="SimSun"/>
                <w:lang w:val="en-US"/>
              </w:rPr>
              <w:t>i</w:t>
            </w:r>
            <w:proofErr w:type="spellEnd"/>
            <w:r w:rsidRPr="00F12D8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498FB670" w14:textId="77777777" w:rsidR="00134207" w:rsidRDefault="00134207" w:rsidP="00134207">
      <w:pPr>
        <w:rPr>
          <w:lang w:eastAsia="zh-CN"/>
        </w:rPr>
      </w:pPr>
    </w:p>
    <w:p w14:paraId="2956BA4F" w14:textId="77777777" w:rsidR="00134207" w:rsidRDefault="00134207" w:rsidP="0013420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66B75243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407C9" w14:textId="77777777" w:rsidR="00FB2DD4" w:rsidRDefault="00FB2DD4">
      <w:r>
        <w:separator/>
      </w:r>
    </w:p>
  </w:endnote>
  <w:endnote w:type="continuationSeparator" w:id="0">
    <w:p w14:paraId="4418B78F" w14:textId="77777777" w:rsidR="00FB2DD4" w:rsidRDefault="00FB2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6AD527" w14:textId="77777777" w:rsidR="00FB2DD4" w:rsidRDefault="00FB2DD4">
      <w:r>
        <w:separator/>
      </w:r>
    </w:p>
  </w:footnote>
  <w:footnote w:type="continuationSeparator" w:id="0">
    <w:p w14:paraId="6D5AB16C" w14:textId="77777777" w:rsidR="00FB2DD4" w:rsidRDefault="00FB2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420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C84"/>
    <w:rsid w:val="002D11CE"/>
    <w:rsid w:val="002E472E"/>
    <w:rsid w:val="00305409"/>
    <w:rsid w:val="0030546B"/>
    <w:rsid w:val="003609EF"/>
    <w:rsid w:val="0036231A"/>
    <w:rsid w:val="00374DD4"/>
    <w:rsid w:val="003D718E"/>
    <w:rsid w:val="003E1A36"/>
    <w:rsid w:val="00410371"/>
    <w:rsid w:val="00422720"/>
    <w:rsid w:val="004242F1"/>
    <w:rsid w:val="00430EAA"/>
    <w:rsid w:val="0043683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011D"/>
    <w:rsid w:val="00695808"/>
    <w:rsid w:val="006B46FB"/>
    <w:rsid w:val="006E21FB"/>
    <w:rsid w:val="00702210"/>
    <w:rsid w:val="00792342"/>
    <w:rsid w:val="007977A8"/>
    <w:rsid w:val="007B512A"/>
    <w:rsid w:val="007C2097"/>
    <w:rsid w:val="007D6A07"/>
    <w:rsid w:val="007F7259"/>
    <w:rsid w:val="008040A8"/>
    <w:rsid w:val="008148AC"/>
    <w:rsid w:val="008279FA"/>
    <w:rsid w:val="008626E7"/>
    <w:rsid w:val="00870EE7"/>
    <w:rsid w:val="008863B9"/>
    <w:rsid w:val="008A45A6"/>
    <w:rsid w:val="008B4DBF"/>
    <w:rsid w:val="008D3CCC"/>
    <w:rsid w:val="008F3789"/>
    <w:rsid w:val="008F686C"/>
    <w:rsid w:val="009148DE"/>
    <w:rsid w:val="00941E30"/>
    <w:rsid w:val="009531B0"/>
    <w:rsid w:val="0097012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8E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162E"/>
    <w:rsid w:val="00CC5026"/>
    <w:rsid w:val="00CC68D0"/>
    <w:rsid w:val="00CE44A9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A8E"/>
    <w:rsid w:val="00E34898"/>
    <w:rsid w:val="00EA4D4F"/>
    <w:rsid w:val="00EB09B7"/>
    <w:rsid w:val="00EE751A"/>
    <w:rsid w:val="00EE7D7C"/>
    <w:rsid w:val="00F25D98"/>
    <w:rsid w:val="00F300FB"/>
    <w:rsid w:val="00F370D2"/>
    <w:rsid w:val="00FB2D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1342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34207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13420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3420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342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342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RBI5PAMIO524-1616901215-34315</_dlc_DocId>
    <_dlc_DocIdUrl xmlns="71c5aaf6-e6ce-465b-b873-5148d2a4c105">
      <Url>https://nokia.sharepoint.com/sites/gxp/_layouts/15/DocIdRedir.aspx?ID=RBI5PAMIO524-1616901215-34315</Url>
      <Description>RBI5PAMIO524-1616901215-34315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50CAC-1491-4708-96DE-58CAFB51E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6E45AC-E194-4DBC-98D7-2C89DD43B4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EA3A9-D3EB-46DE-80EE-5F82D2ADF38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8F29C5-90E2-4793-85E4-42A7FB696AB2}">
  <ds:schemaRefs>
    <ds:schemaRef ds:uri="7275bb01-7583-478d-bc14-e839a2dd5989"/>
    <ds:schemaRef ds:uri="http://purl.org/dc/terms/"/>
    <ds:schemaRef ds:uri="3f2ce089-3858-4176-9a21-a30f9204848e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71c5aaf6-e6ce-465b-b873-5148d2a4c105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03519F-4672-4844-B75E-D5B46D14E1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526</Words>
  <Characters>3768</Characters>
  <Application>Microsoft Office Word</Application>
  <DocSecurity>0</DocSecurity>
  <Lines>753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2020-02-03T08:32:00Z</dcterms:created>
  <dcterms:modified xsi:type="dcterms:W3CDTF">2024-11-07T22:02:00Z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R4-2417975</vt:lpwstr>
  </property>
  <property fmtid="{D5CDD505-2E9C-101B-9397-08002B2CF9AE}" pid="10" name="Spec#">
    <vt:lpwstr>38.101-4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16.18.0</vt:lpwstr>
  </property>
  <property fmtid="{D5CDD505-2E9C-101B-9397-08002B2CF9AE}" pid="14" name="CrTitle">
    <vt:lpwstr>(NR_L1enh_URLLC-Perf) CR for 38.101-4 on missing MCS table name in FRC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Rel-16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a65beef8-195c-4262-9a5b-e2cce366b7a4</vt:lpwstr>
  </property>
  <property fmtid="{D5CDD505-2E9C-101B-9397-08002B2CF9AE}" pid="23" name="MediaServiceImageTags">
    <vt:lpwstr/>
  </property>
</Properties>
</file>